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66DA5" w14:textId="0E4AD02B" w:rsidR="00BA00AB" w:rsidRDefault="006103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FREER</w:t>
      </w:r>
      <w:r>
        <w:rPr>
          <w:rFonts w:ascii="Times New Roman" w:hAnsi="Times New Roman" w:cs="Times New Roman"/>
          <w:sz w:val="24"/>
          <w:szCs w:val="24"/>
        </w:rPr>
        <w:t xml:space="preserve">      (fl.1489)</w:t>
      </w:r>
    </w:p>
    <w:p w14:paraId="6720B458" w14:textId="499A2E7A" w:rsidR="00610310" w:rsidRDefault="006103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Armourer.</w:t>
      </w:r>
    </w:p>
    <w:p w14:paraId="3AF5C953" w14:textId="0239482D" w:rsidR="00610310" w:rsidRDefault="006103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92A3B6" w14:textId="169F7442" w:rsidR="00610310" w:rsidRDefault="006103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E1C9C3" w14:textId="77777777" w:rsidR="00610310" w:rsidRDefault="00610310" w:rsidP="006103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became Master of the Armourers and Brasiers’ Company.</w:t>
      </w:r>
    </w:p>
    <w:p w14:paraId="7E3BCB1C" w14:textId="78292F32" w:rsidR="00610310" w:rsidRDefault="00610310" w:rsidP="006103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(see the website of the Worshipful Company of Armourer and Brasiers)</w:t>
      </w:r>
    </w:p>
    <w:p w14:paraId="5F04830E" w14:textId="4B248D85" w:rsidR="00610310" w:rsidRDefault="00610310" w:rsidP="006103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61490" w14:textId="055FABB6" w:rsidR="00610310" w:rsidRDefault="00610310" w:rsidP="006103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4B1EF6" w14:textId="0EE96DC6" w:rsidR="00610310" w:rsidRPr="00610310" w:rsidRDefault="00610310" w:rsidP="006103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2022</w:t>
      </w:r>
    </w:p>
    <w:sectPr w:rsidR="00610310" w:rsidRPr="006103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4877A" w14:textId="77777777" w:rsidR="00610310" w:rsidRDefault="00610310" w:rsidP="009139A6">
      <w:r>
        <w:separator/>
      </w:r>
    </w:p>
  </w:endnote>
  <w:endnote w:type="continuationSeparator" w:id="0">
    <w:p w14:paraId="542852BA" w14:textId="77777777" w:rsidR="00610310" w:rsidRDefault="006103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2A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4D7D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B1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93806" w14:textId="77777777" w:rsidR="00610310" w:rsidRDefault="00610310" w:rsidP="009139A6">
      <w:r>
        <w:separator/>
      </w:r>
    </w:p>
  </w:footnote>
  <w:footnote w:type="continuationSeparator" w:id="0">
    <w:p w14:paraId="6B026981" w14:textId="77777777" w:rsidR="00610310" w:rsidRDefault="006103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102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28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1E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310"/>
    <w:rsid w:val="000666E0"/>
    <w:rsid w:val="002510B7"/>
    <w:rsid w:val="005C130B"/>
    <w:rsid w:val="0061031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33C9C"/>
  <w15:chartTrackingRefBased/>
  <w15:docId w15:val="{32F0048D-1F2B-4E06-B5E6-575AC07C1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2022-08-03T16:43:00Z</dcterms:created>
  <dcterms:modified xsi:type="dcterms:W3CDTF">2022-08-03T16:44:00Z</dcterms:modified>
</cp:coreProperties>
</file>